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A6560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BLOUNT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60AFC480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25E48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7CCB2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Feb.1400</w:t>
      </w:r>
      <w:r>
        <w:rPr>
          <w:rFonts w:ascii="Times New Roman" w:hAnsi="Times New Roman" w:cs="Times New Roman"/>
          <w:sz w:val="24"/>
          <w:szCs w:val="24"/>
        </w:rPr>
        <w:tab/>
        <w:t>He had died before this time.   (C.F.R. 1399-1405 p.78)</w:t>
      </w:r>
    </w:p>
    <w:p w14:paraId="173488A8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B4D27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BACE2" w14:textId="77777777" w:rsidR="00605745" w:rsidRDefault="00605745" w:rsidP="00605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09C95A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F126D" w14:textId="77777777" w:rsidR="00605745" w:rsidRDefault="00605745" w:rsidP="009139A6">
      <w:r>
        <w:separator/>
      </w:r>
    </w:p>
  </w:endnote>
  <w:endnote w:type="continuationSeparator" w:id="0">
    <w:p w14:paraId="23F0C4F5" w14:textId="77777777" w:rsidR="00605745" w:rsidRDefault="006057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C05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74D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5E4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2C01D" w14:textId="77777777" w:rsidR="00605745" w:rsidRDefault="00605745" w:rsidP="009139A6">
      <w:r>
        <w:separator/>
      </w:r>
    </w:p>
  </w:footnote>
  <w:footnote w:type="continuationSeparator" w:id="0">
    <w:p w14:paraId="6E44892A" w14:textId="77777777" w:rsidR="00605745" w:rsidRDefault="006057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208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A3C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867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745"/>
    <w:rsid w:val="000666E0"/>
    <w:rsid w:val="002510B7"/>
    <w:rsid w:val="005C130B"/>
    <w:rsid w:val="0060574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18B69"/>
  <w15:chartTrackingRefBased/>
  <w15:docId w15:val="{A898466E-11E2-4880-B425-FBE9C052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2021-04-16T15:21:00Z</dcterms:created>
  <dcterms:modified xsi:type="dcterms:W3CDTF">2021-04-16T15:22:00Z</dcterms:modified>
</cp:coreProperties>
</file>